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6B156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GEFFREYS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443E1B2A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Martock</w:t>
      </w:r>
      <w:proofErr w:type="spellEnd"/>
      <w:r>
        <w:rPr>
          <w:rFonts w:cs="Times New Roman"/>
          <w:szCs w:val="24"/>
        </w:rPr>
        <w:t>.</w:t>
      </w:r>
    </w:p>
    <w:p w14:paraId="1DA4FBD1" w14:textId="77777777" w:rsidR="00B32E41" w:rsidRDefault="00B32E41" w:rsidP="00B32E41">
      <w:pPr>
        <w:pStyle w:val="NoSpacing"/>
        <w:rPr>
          <w:rFonts w:cs="Times New Roman"/>
          <w:szCs w:val="24"/>
        </w:rPr>
      </w:pPr>
    </w:p>
    <w:p w14:paraId="5D5D476F" w14:textId="77777777" w:rsidR="00B32E41" w:rsidRDefault="00B32E41" w:rsidP="00B32E41">
      <w:pPr>
        <w:pStyle w:val="NoSpacing"/>
        <w:rPr>
          <w:rFonts w:cs="Times New Roman"/>
          <w:szCs w:val="24"/>
        </w:rPr>
      </w:pPr>
    </w:p>
    <w:p w14:paraId="5E8A443D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7968CCF8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448C4D1D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Somerset</w:t>
      </w:r>
    </w:p>
    <w:p w14:paraId="557737A9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599F3E56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4D275151" w14:textId="77777777" w:rsidR="00B32E41" w:rsidRDefault="00B32E41" w:rsidP="00B32E41">
      <w:pPr>
        <w:pStyle w:val="NoSpacing"/>
        <w:rPr>
          <w:rFonts w:cs="Times New Roman"/>
          <w:szCs w:val="24"/>
        </w:rPr>
      </w:pPr>
    </w:p>
    <w:p w14:paraId="786775BA" w14:textId="77777777" w:rsidR="00B32E41" w:rsidRDefault="00B32E41" w:rsidP="00B32E41">
      <w:pPr>
        <w:pStyle w:val="NoSpacing"/>
        <w:rPr>
          <w:rFonts w:cs="Times New Roman"/>
          <w:szCs w:val="24"/>
        </w:rPr>
      </w:pPr>
    </w:p>
    <w:p w14:paraId="341C5097" w14:textId="77777777" w:rsidR="00B32E41" w:rsidRDefault="00B32E41" w:rsidP="00B32E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November 2024</w:t>
      </w:r>
    </w:p>
    <w:p w14:paraId="328B89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36CAF" w14:textId="77777777" w:rsidR="00B32E41" w:rsidRDefault="00B32E41" w:rsidP="009139A6">
      <w:r>
        <w:separator/>
      </w:r>
    </w:p>
  </w:endnote>
  <w:endnote w:type="continuationSeparator" w:id="0">
    <w:p w14:paraId="47A29713" w14:textId="77777777" w:rsidR="00B32E41" w:rsidRDefault="00B32E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7D3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F78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FC3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D3063" w14:textId="77777777" w:rsidR="00B32E41" w:rsidRDefault="00B32E41" w:rsidP="009139A6">
      <w:r>
        <w:separator/>
      </w:r>
    </w:p>
  </w:footnote>
  <w:footnote w:type="continuationSeparator" w:id="0">
    <w:p w14:paraId="4401DDC8" w14:textId="77777777" w:rsidR="00B32E41" w:rsidRDefault="00B32E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140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733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F18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E41"/>
    <w:rsid w:val="000666E0"/>
    <w:rsid w:val="002510B7"/>
    <w:rsid w:val="00270799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32E4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8B29B"/>
  <w15:chartTrackingRefBased/>
  <w15:docId w15:val="{F0BDE4FD-2BBE-4608-AAAC-DC0E8735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2024-11-11T15:45:00Z</dcterms:created>
  <dcterms:modified xsi:type="dcterms:W3CDTF">2024-11-11T15:46:00Z</dcterms:modified>
</cp:coreProperties>
</file>